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293" w:rsidRDefault="00724293" w:rsidP="0021060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24293" w:rsidRDefault="00724293" w:rsidP="002106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24293" w:rsidRDefault="00724293" w:rsidP="008313A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696"/>
        <w:gridCol w:w="1782"/>
      </w:tblGrid>
      <w:tr w:rsidR="00724293">
        <w:tc>
          <w:tcPr>
            <w:tcW w:w="1702" w:type="dxa"/>
            <w:vMerge w:val="restart"/>
            <w:vAlign w:val="center"/>
          </w:tcPr>
          <w:p w:rsidR="00724293" w:rsidRDefault="00724293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724293" w:rsidRDefault="00724293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724293" w:rsidRDefault="00724293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24293" w:rsidRDefault="00724293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724293" w:rsidRDefault="00724293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24293" w:rsidRDefault="00724293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39" w:type="dxa"/>
            <w:vMerge w:val="restart"/>
          </w:tcPr>
          <w:p w:rsidR="00724293" w:rsidRDefault="00724293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696" w:type="dxa"/>
            <w:vMerge w:val="restart"/>
          </w:tcPr>
          <w:p w:rsidR="00724293" w:rsidRDefault="00724293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82" w:type="dxa"/>
            <w:vMerge w:val="restart"/>
          </w:tcPr>
          <w:p w:rsidR="00724293" w:rsidRDefault="00724293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24293">
        <w:tc>
          <w:tcPr>
            <w:tcW w:w="1702" w:type="dxa"/>
            <w:vMerge/>
            <w:vAlign w:val="center"/>
          </w:tcPr>
          <w:p w:rsidR="00724293" w:rsidRDefault="00724293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724293" w:rsidRDefault="00724293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724293" w:rsidRPr="0040241C" w:rsidRDefault="00724293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724293" w:rsidRPr="0040241C" w:rsidRDefault="00724293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24293" w:rsidRPr="0040241C" w:rsidRDefault="00724293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24293" w:rsidRPr="0040241C" w:rsidRDefault="00724293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724293" w:rsidRPr="0040241C" w:rsidRDefault="00724293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24293" w:rsidRPr="0040241C" w:rsidRDefault="00724293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24293" w:rsidRPr="0040241C" w:rsidRDefault="00724293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724293" w:rsidRDefault="00724293">
            <w:pPr>
              <w:rPr>
                <w:lang w:eastAsia="en-US"/>
              </w:rPr>
            </w:pPr>
          </w:p>
        </w:tc>
        <w:tc>
          <w:tcPr>
            <w:tcW w:w="1696" w:type="dxa"/>
            <w:vMerge/>
            <w:vAlign w:val="center"/>
          </w:tcPr>
          <w:p w:rsidR="00724293" w:rsidRDefault="00724293">
            <w:pPr>
              <w:rPr>
                <w:lang w:eastAsia="en-US"/>
              </w:rPr>
            </w:pPr>
          </w:p>
        </w:tc>
        <w:tc>
          <w:tcPr>
            <w:tcW w:w="1782" w:type="dxa"/>
            <w:vMerge/>
            <w:vAlign w:val="center"/>
          </w:tcPr>
          <w:p w:rsidR="00724293" w:rsidRDefault="00724293">
            <w:pPr>
              <w:rPr>
                <w:lang w:eastAsia="en-US"/>
              </w:rPr>
            </w:pPr>
          </w:p>
        </w:tc>
      </w:tr>
      <w:tr w:rsidR="00724293">
        <w:trPr>
          <w:trHeight w:val="1169"/>
        </w:trPr>
        <w:tc>
          <w:tcPr>
            <w:tcW w:w="1702" w:type="dxa"/>
          </w:tcPr>
          <w:p w:rsidR="00724293" w:rsidRPr="0040241C" w:rsidRDefault="00724293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Петрова Т.А.</w:t>
            </w:r>
          </w:p>
        </w:tc>
        <w:tc>
          <w:tcPr>
            <w:tcW w:w="1416" w:type="dxa"/>
          </w:tcPr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 xml:space="preserve">Директор </w:t>
            </w:r>
            <w:r>
              <w:rPr>
                <w:color w:val="333333"/>
                <w:lang w:eastAsia="en-US"/>
              </w:rPr>
              <w:t>«МКОУ Каратабан-ская</w:t>
            </w:r>
            <w:r w:rsidRPr="0040241C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>»</w:t>
            </w:r>
            <w:r w:rsidRPr="0040241C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5" w:type="dxa"/>
          </w:tcPr>
          <w:p w:rsidR="00724293" w:rsidRDefault="0072429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724293" w:rsidRDefault="00724293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  <w:p w:rsidR="00724293" w:rsidRDefault="00724293">
            <w:pPr>
              <w:rPr>
                <w:lang w:eastAsia="en-US"/>
              </w:rPr>
            </w:pPr>
            <w:r>
              <w:rPr>
                <w:lang w:eastAsia="en-US"/>
              </w:rPr>
              <w:t>3)Квар-тира</w:t>
            </w:r>
          </w:p>
          <w:p w:rsidR="00724293" w:rsidRDefault="00724293">
            <w:pPr>
              <w:rPr>
                <w:lang w:eastAsia="en-US"/>
              </w:rPr>
            </w:pPr>
          </w:p>
          <w:p w:rsidR="00724293" w:rsidRDefault="00724293">
            <w:pPr>
              <w:rPr>
                <w:lang w:eastAsia="en-US"/>
              </w:rPr>
            </w:pPr>
            <w:r>
              <w:rPr>
                <w:lang w:eastAsia="en-US"/>
              </w:rPr>
              <w:t>4) Квар-тира</w:t>
            </w:r>
          </w:p>
        </w:tc>
        <w:tc>
          <w:tcPr>
            <w:tcW w:w="1081" w:type="dxa"/>
          </w:tcPr>
          <w:p w:rsidR="00724293" w:rsidRDefault="00724293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 xml:space="preserve">общая </w:t>
            </w:r>
            <w:r>
              <w:rPr>
                <w:color w:val="333333"/>
                <w:lang w:eastAsia="en-US"/>
              </w:rPr>
              <w:t>д</w:t>
            </w:r>
            <w:r w:rsidRPr="0040241C">
              <w:rPr>
                <w:color w:val="333333"/>
                <w:lang w:eastAsia="en-US"/>
              </w:rPr>
              <w:t xml:space="preserve">олевая </w:t>
            </w:r>
          </w:p>
          <w:p w:rsidR="00724293" w:rsidRPr="0040241C" w:rsidRDefault="0072429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1/22</w:t>
            </w:r>
          </w:p>
          <w:p w:rsidR="00724293" w:rsidRDefault="0072429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</w:t>
            </w:r>
          </w:p>
          <w:p w:rsidR="00724293" w:rsidRDefault="0072429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дуаль-</w:t>
            </w:r>
          </w:p>
          <w:p w:rsidR="00724293" w:rsidRPr="0040241C" w:rsidRDefault="0072429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ная</w:t>
            </w:r>
          </w:p>
          <w:p w:rsidR="00724293" w:rsidRDefault="0072429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</w:t>
            </w:r>
          </w:p>
          <w:p w:rsidR="00724293" w:rsidRPr="0040241C" w:rsidRDefault="0072429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1/3</w:t>
            </w:r>
          </w:p>
          <w:p w:rsidR="00724293" w:rsidRPr="0040241C" w:rsidRDefault="00724293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 совместная</w:t>
            </w:r>
          </w:p>
        </w:tc>
        <w:tc>
          <w:tcPr>
            <w:tcW w:w="1080" w:type="dxa"/>
          </w:tcPr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9300</w:t>
            </w: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1010</w:t>
            </w: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68,1</w:t>
            </w: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5F4EC7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32,7</w:t>
            </w:r>
          </w:p>
        </w:tc>
        <w:tc>
          <w:tcPr>
            <w:tcW w:w="971" w:type="dxa"/>
          </w:tcPr>
          <w:p w:rsidR="00724293" w:rsidRDefault="00724293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724293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5F4EC7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5F4EC7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724293" w:rsidRPr="0040241C" w:rsidRDefault="0072429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724293" w:rsidRPr="0040241C" w:rsidRDefault="0072429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724293" w:rsidRPr="0040241C" w:rsidRDefault="0072429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724293" w:rsidRPr="0040241C" w:rsidRDefault="0072429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</w:tcPr>
          <w:p w:rsidR="00724293" w:rsidRPr="0040241C" w:rsidRDefault="0072429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595251,66</w:t>
            </w:r>
          </w:p>
        </w:tc>
        <w:tc>
          <w:tcPr>
            <w:tcW w:w="1782" w:type="dxa"/>
          </w:tcPr>
          <w:p w:rsidR="00724293" w:rsidRPr="0040241C" w:rsidRDefault="00724293">
            <w:pPr>
              <w:rPr>
                <w:color w:val="333333"/>
                <w:lang w:val="en-US" w:eastAsia="en-US"/>
              </w:rPr>
            </w:pPr>
          </w:p>
        </w:tc>
      </w:tr>
      <w:tr w:rsidR="00724293">
        <w:trPr>
          <w:trHeight w:val="839"/>
        </w:trPr>
        <w:tc>
          <w:tcPr>
            <w:tcW w:w="1702" w:type="dxa"/>
          </w:tcPr>
          <w:p w:rsidR="00724293" w:rsidRDefault="00724293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6" w:type="dxa"/>
          </w:tcPr>
          <w:p w:rsidR="00724293" w:rsidRPr="0040241C" w:rsidRDefault="0072429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</w:tcPr>
          <w:p w:rsidR="00724293" w:rsidRDefault="0072429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724293" w:rsidRDefault="00724293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 3)Квар-тира</w:t>
            </w:r>
          </w:p>
          <w:p w:rsidR="00724293" w:rsidRDefault="00724293">
            <w:pPr>
              <w:rPr>
                <w:lang w:eastAsia="en-US"/>
              </w:rPr>
            </w:pPr>
          </w:p>
          <w:p w:rsidR="00724293" w:rsidRDefault="00724293">
            <w:pPr>
              <w:rPr>
                <w:lang w:eastAsia="en-US"/>
              </w:rPr>
            </w:pPr>
            <w:r>
              <w:rPr>
                <w:lang w:eastAsia="en-US"/>
              </w:rPr>
              <w:t>4) Квар-тира</w:t>
            </w:r>
          </w:p>
          <w:p w:rsidR="00724293" w:rsidRDefault="00724293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724293" w:rsidRDefault="00724293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 долевая</w:t>
            </w:r>
          </w:p>
          <w:p w:rsidR="00724293" w:rsidRPr="0040241C" w:rsidRDefault="0072429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1/22</w:t>
            </w:r>
          </w:p>
          <w:p w:rsidR="00724293" w:rsidRDefault="0072429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Индивидуаль-ная</w:t>
            </w:r>
          </w:p>
          <w:p w:rsidR="00724293" w:rsidRPr="0040241C" w:rsidRDefault="00724293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</w:t>
            </w:r>
          </w:p>
          <w:p w:rsidR="00724293" w:rsidRDefault="0072429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долевая</w:t>
            </w:r>
          </w:p>
          <w:p w:rsidR="00724293" w:rsidRPr="0040241C" w:rsidRDefault="0072429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1/3</w:t>
            </w:r>
          </w:p>
          <w:p w:rsidR="00724293" w:rsidRPr="0040241C" w:rsidRDefault="00724293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</w:t>
            </w:r>
          </w:p>
          <w:p w:rsidR="00724293" w:rsidRPr="0040241C" w:rsidRDefault="0072429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совместная</w:t>
            </w:r>
          </w:p>
        </w:tc>
        <w:tc>
          <w:tcPr>
            <w:tcW w:w="1080" w:type="dxa"/>
          </w:tcPr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9300</w:t>
            </w: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Default="00724293" w:rsidP="00B1650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2000</w:t>
            </w:r>
          </w:p>
          <w:p w:rsidR="00724293" w:rsidRDefault="00724293" w:rsidP="00B1650A">
            <w:pPr>
              <w:rPr>
                <w:color w:val="333333"/>
                <w:lang w:eastAsia="en-US"/>
              </w:rPr>
            </w:pPr>
          </w:p>
          <w:p w:rsidR="00724293" w:rsidRDefault="00724293" w:rsidP="00B1650A">
            <w:pPr>
              <w:rPr>
                <w:color w:val="333333"/>
                <w:lang w:eastAsia="en-US"/>
              </w:rPr>
            </w:pPr>
          </w:p>
          <w:p w:rsidR="00724293" w:rsidRPr="0040241C" w:rsidRDefault="00724293" w:rsidP="00B1650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68,1</w:t>
            </w: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2810D3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32,7</w:t>
            </w:r>
          </w:p>
        </w:tc>
        <w:tc>
          <w:tcPr>
            <w:tcW w:w="971" w:type="dxa"/>
          </w:tcPr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B1650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Default="00724293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724293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Default="00724293" w:rsidP="0040241C">
            <w:pPr>
              <w:jc w:val="center"/>
              <w:rPr>
                <w:color w:val="333333"/>
                <w:lang w:eastAsia="en-US"/>
              </w:rPr>
            </w:pPr>
          </w:p>
          <w:p w:rsidR="00724293" w:rsidRPr="0040241C" w:rsidRDefault="00724293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724293" w:rsidRDefault="00724293">
            <w:pPr>
              <w:rPr>
                <w:lang w:eastAsia="en-US"/>
              </w:rPr>
            </w:pPr>
            <w:r w:rsidRPr="008313A7">
              <w:rPr>
                <w:lang w:eastAsia="en-US"/>
              </w:rPr>
              <w:t>Земель</w:t>
            </w:r>
            <w:r>
              <w:rPr>
                <w:lang w:eastAsia="en-US"/>
              </w:rPr>
              <w:t>-</w:t>
            </w:r>
            <w:r w:rsidRPr="008313A7">
              <w:rPr>
                <w:lang w:eastAsia="en-US"/>
              </w:rPr>
              <w:t>ный участок</w:t>
            </w:r>
          </w:p>
          <w:p w:rsidR="00724293" w:rsidRPr="008313A7" w:rsidRDefault="00724293">
            <w:pPr>
              <w:rPr>
                <w:lang w:eastAsia="en-US"/>
              </w:rPr>
            </w:pPr>
            <w:r>
              <w:rPr>
                <w:lang w:eastAsia="en-US"/>
              </w:rPr>
              <w:t>приуса-дебный</w:t>
            </w:r>
          </w:p>
        </w:tc>
        <w:tc>
          <w:tcPr>
            <w:tcW w:w="1080" w:type="dxa"/>
          </w:tcPr>
          <w:p w:rsidR="00724293" w:rsidRPr="008313A7" w:rsidRDefault="00724293">
            <w:pPr>
              <w:rPr>
                <w:lang w:eastAsia="en-US"/>
              </w:rPr>
            </w:pPr>
            <w:r w:rsidRPr="008313A7">
              <w:rPr>
                <w:lang w:eastAsia="en-US"/>
              </w:rPr>
              <w:t>1010</w:t>
            </w:r>
          </w:p>
        </w:tc>
        <w:tc>
          <w:tcPr>
            <w:tcW w:w="1080" w:type="dxa"/>
          </w:tcPr>
          <w:p w:rsidR="00724293" w:rsidRPr="008313A7" w:rsidRDefault="00724293">
            <w:pPr>
              <w:rPr>
                <w:lang w:eastAsia="en-US"/>
              </w:rPr>
            </w:pPr>
            <w:r w:rsidRPr="008313A7">
              <w:rPr>
                <w:lang w:eastAsia="en-US"/>
              </w:rPr>
              <w:t>Россия</w:t>
            </w:r>
          </w:p>
        </w:tc>
        <w:tc>
          <w:tcPr>
            <w:tcW w:w="1739" w:type="dxa"/>
          </w:tcPr>
          <w:p w:rsidR="00724293" w:rsidRPr="0040241C" w:rsidRDefault="00724293">
            <w:pPr>
              <w:rPr>
                <w:color w:val="800000"/>
                <w:lang w:eastAsia="en-US"/>
              </w:rPr>
            </w:pPr>
            <w:r w:rsidRPr="0040241C">
              <w:rPr>
                <w:color w:val="800000"/>
                <w:lang w:eastAsia="en-US"/>
              </w:rPr>
              <w:t>-</w:t>
            </w:r>
          </w:p>
        </w:tc>
        <w:tc>
          <w:tcPr>
            <w:tcW w:w="1696" w:type="dxa"/>
          </w:tcPr>
          <w:p w:rsidR="00724293" w:rsidRPr="0040241C" w:rsidRDefault="0072429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196864,29</w:t>
            </w:r>
          </w:p>
        </w:tc>
        <w:tc>
          <w:tcPr>
            <w:tcW w:w="1782" w:type="dxa"/>
          </w:tcPr>
          <w:p w:rsidR="00724293" w:rsidRPr="0040241C" w:rsidRDefault="00724293">
            <w:pPr>
              <w:rPr>
                <w:color w:val="800000"/>
                <w:lang w:eastAsia="en-US"/>
              </w:rPr>
            </w:pPr>
          </w:p>
        </w:tc>
      </w:tr>
    </w:tbl>
    <w:p w:rsidR="00724293" w:rsidRDefault="00724293" w:rsidP="00C062E8"/>
    <w:sectPr w:rsidR="00724293" w:rsidSect="002810D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060E"/>
    <w:rsid w:val="001302D6"/>
    <w:rsid w:val="0021060E"/>
    <w:rsid w:val="002810D3"/>
    <w:rsid w:val="00373B5E"/>
    <w:rsid w:val="0040241C"/>
    <w:rsid w:val="0041112F"/>
    <w:rsid w:val="00432877"/>
    <w:rsid w:val="004D071C"/>
    <w:rsid w:val="005F4EC7"/>
    <w:rsid w:val="0067429E"/>
    <w:rsid w:val="006F2B72"/>
    <w:rsid w:val="00724293"/>
    <w:rsid w:val="007374FB"/>
    <w:rsid w:val="00744736"/>
    <w:rsid w:val="007864E6"/>
    <w:rsid w:val="008313A7"/>
    <w:rsid w:val="008C3BBD"/>
    <w:rsid w:val="008D55B9"/>
    <w:rsid w:val="008D76BF"/>
    <w:rsid w:val="00951666"/>
    <w:rsid w:val="00A06093"/>
    <w:rsid w:val="00A10E67"/>
    <w:rsid w:val="00AC0879"/>
    <w:rsid w:val="00B1650A"/>
    <w:rsid w:val="00BB11F5"/>
    <w:rsid w:val="00C062E8"/>
    <w:rsid w:val="00C42DBA"/>
    <w:rsid w:val="00CA60E9"/>
    <w:rsid w:val="00CC7F37"/>
    <w:rsid w:val="00CE4B42"/>
    <w:rsid w:val="00D268A9"/>
    <w:rsid w:val="00DE4B5A"/>
    <w:rsid w:val="00F93F38"/>
    <w:rsid w:val="00F9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60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1060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7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129</TotalTime>
  <Pages>2</Pages>
  <Words>174</Words>
  <Characters>995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2014-05-07T11:04:00Z</dcterms:created>
  <dcterms:modified xsi:type="dcterms:W3CDTF">2016-04-28T10:44:00Z</dcterms:modified>
</cp:coreProperties>
</file>